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A83" w:rsidRPr="00AF31F9" w:rsidRDefault="00873A83" w:rsidP="00AF31F9">
      <w:pPr>
        <w:pStyle w:val="Heading9"/>
        <w:rPr>
          <w:rFonts w:ascii="Comic Sans MS" w:hAnsi="Comic Sans MS"/>
          <w:bCs w:val="0"/>
          <w:noProof/>
          <w:sz w:val="16"/>
          <w:szCs w:val="16"/>
        </w:rPr>
      </w:pPr>
      <w:r w:rsidRPr="00AF31F9">
        <w:rPr>
          <w:rFonts w:ascii="Comic Sans MS" w:hAnsi="Comic Sans MS"/>
          <w:noProof/>
        </w:rPr>
        <w:t>DERS PLANI</w:t>
      </w:r>
      <w:bookmarkStart w:id="0" w:name="_GoBack"/>
      <w:bookmarkEnd w:id="0"/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80"/>
        <w:gridCol w:w="7320"/>
      </w:tblGrid>
      <w:tr w:rsidR="00873A83" w:rsidRPr="00AF31F9" w:rsidTr="00AF31F9">
        <w:tc>
          <w:tcPr>
            <w:tcW w:w="348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DERSİN ADI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b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b/>
                <w:sz w:val="16"/>
                <w:szCs w:val="16"/>
              </w:rPr>
              <w:t xml:space="preserve">KİMYA </w:t>
            </w:r>
          </w:p>
        </w:tc>
      </w:tr>
      <w:tr w:rsidR="00873A83" w:rsidRPr="00AF31F9" w:rsidTr="00AF31F9">
        <w:tc>
          <w:tcPr>
            <w:tcW w:w="348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SINIF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sz w:val="16"/>
                <w:szCs w:val="16"/>
              </w:rPr>
              <w:t>10/A</w:t>
            </w:r>
          </w:p>
        </w:tc>
      </w:tr>
      <w:tr w:rsidR="00873A83" w:rsidRPr="00AF31F9" w:rsidTr="00AF31F9">
        <w:tc>
          <w:tcPr>
            <w:tcW w:w="348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ÜNİTENİN ADI/NO</w:t>
            </w:r>
          </w:p>
        </w:tc>
        <w:tc>
          <w:tcPr>
            <w:tcW w:w="7320" w:type="dxa"/>
          </w:tcPr>
          <w:p w:rsidR="00873A83" w:rsidRPr="00AF31F9" w:rsidRDefault="00873A83" w:rsidP="00A45C7B">
            <w:pPr>
              <w:spacing w:before="20" w:after="20"/>
              <w:jc w:val="both"/>
              <w:rPr>
                <w:rFonts w:ascii="Comic Sans MS" w:hAnsi="Comic Sans MS" w:cs="Arial"/>
                <w:b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b/>
                <w:noProof/>
                <w:sz w:val="16"/>
                <w:szCs w:val="16"/>
              </w:rPr>
              <w:t>Atomun Yapısı</w:t>
            </w:r>
          </w:p>
        </w:tc>
      </w:tr>
      <w:tr w:rsidR="00873A83" w:rsidRPr="00AF31F9" w:rsidTr="00AF31F9">
        <w:tc>
          <w:tcPr>
            <w:tcW w:w="348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KONU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noProof/>
                <w:sz w:val="16"/>
                <w:szCs w:val="16"/>
              </w:rPr>
              <w:t>Mol ve Avagadro Sayısı</w:t>
            </w:r>
          </w:p>
        </w:tc>
      </w:tr>
      <w:tr w:rsidR="00873A83" w:rsidRPr="00AF31F9" w:rsidTr="00AF31F9">
        <w:tc>
          <w:tcPr>
            <w:tcW w:w="348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ÖNERİLEN SÜRE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45 + 45 dk</w:t>
            </w:r>
          </w:p>
        </w:tc>
      </w:tr>
    </w:tbl>
    <w:p w:rsidR="00873A83" w:rsidRPr="00AF31F9" w:rsidRDefault="00873A83" w:rsidP="00A45C7B">
      <w:pPr>
        <w:rPr>
          <w:rFonts w:ascii="Comic Sans MS" w:hAnsi="Comic Sans MS" w:cs="Arial"/>
          <w:sz w:val="16"/>
          <w:szCs w:val="16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20"/>
        <w:gridCol w:w="960"/>
        <w:gridCol w:w="7320"/>
      </w:tblGrid>
      <w:tr w:rsidR="00873A83" w:rsidRPr="00AF31F9" w:rsidTr="00AF31F9">
        <w:tc>
          <w:tcPr>
            <w:tcW w:w="3480" w:type="dxa"/>
            <w:gridSpan w:val="2"/>
          </w:tcPr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 xml:space="preserve">ÖĞRENCİ KAZANIMLARI /HEDEF VE DAVRANIŞLAR 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noProof/>
                <w:sz w:val="16"/>
                <w:szCs w:val="16"/>
              </w:rPr>
              <w:t>Avagadro sayısını yazar.</w:t>
            </w:r>
          </w:p>
        </w:tc>
      </w:tr>
      <w:tr w:rsidR="00873A83" w:rsidRPr="00AF31F9" w:rsidTr="00AF31F9">
        <w:tc>
          <w:tcPr>
            <w:tcW w:w="3480" w:type="dxa"/>
            <w:gridSpan w:val="2"/>
          </w:tcPr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ÜNİTE KAVRAMLARI VE SEMBOLLERİ/DAVRANIŞ ÖRÜNTÜSÜ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noProof/>
                <w:sz w:val="16"/>
                <w:szCs w:val="16"/>
              </w:rPr>
              <w:t>Avogadro sayısı</w:t>
            </w:r>
          </w:p>
        </w:tc>
      </w:tr>
      <w:tr w:rsidR="00873A83" w:rsidRPr="00AF31F9" w:rsidTr="00AF31F9">
        <w:tc>
          <w:tcPr>
            <w:tcW w:w="3480" w:type="dxa"/>
            <w:gridSpan w:val="2"/>
          </w:tcPr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GÜVENLİK ÖNLEMLERİ (VARSA):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  <w:tr w:rsidR="00873A83" w:rsidRPr="00AF31F9" w:rsidTr="00AF31F9">
        <w:tc>
          <w:tcPr>
            <w:tcW w:w="3480" w:type="dxa"/>
            <w:gridSpan w:val="2"/>
          </w:tcPr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 xml:space="preserve">ÖĞRETME-ÖĞRENME-YÖNTEM VE TEKNİKLERİ 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noProof/>
                <w:sz w:val="16"/>
                <w:szCs w:val="16"/>
              </w:rPr>
              <w:t>Anlatım, Soru-Yanıt</w:t>
            </w:r>
          </w:p>
        </w:tc>
      </w:tr>
      <w:tr w:rsidR="00873A83" w:rsidRPr="00AF31F9" w:rsidTr="00AF31F9">
        <w:tc>
          <w:tcPr>
            <w:tcW w:w="3480" w:type="dxa"/>
            <w:gridSpan w:val="2"/>
          </w:tcPr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KULLANILAN EĞİTİM TEKNOLOJİLERİ-ARAÇ, GEREÇLER VE KAYNAKÇA</w:t>
            </w:r>
          </w:p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* ÖĞRETMEN</w:t>
            </w:r>
          </w:p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* ÖĞRENCİ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noProof/>
                <w:sz w:val="16"/>
                <w:szCs w:val="16"/>
              </w:rPr>
              <w:t>Kimya 9 (Ders kitabı) ve Ders notları</w:t>
            </w:r>
          </w:p>
        </w:tc>
      </w:tr>
      <w:tr w:rsidR="00873A83" w:rsidRPr="00AF31F9" w:rsidTr="00AF31F9">
        <w:tc>
          <w:tcPr>
            <w:tcW w:w="3480" w:type="dxa"/>
            <w:gridSpan w:val="2"/>
          </w:tcPr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ÖĞRETME-ÖĞRENME ETKİNLİKLERİ: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  <w:tr w:rsidR="00873A83" w:rsidRPr="00AF31F9" w:rsidTr="00AF31F9">
        <w:tc>
          <w:tcPr>
            <w:tcW w:w="3480" w:type="dxa"/>
            <w:gridSpan w:val="2"/>
          </w:tcPr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•  DİKKATİ ÇEKME</w:t>
            </w:r>
          </w:p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•  GÜDÜLEME</w:t>
            </w:r>
          </w:p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•  GÖZDEN GEÇİRME</w:t>
            </w:r>
          </w:p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•  DERSE GEÇİŞ</w:t>
            </w:r>
          </w:p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• BİREYSEL ÖĞRENME ETKİNLİKLERİ (ÖDEV, DENEY, PROBLEM ÇÖZME VB.)</w:t>
            </w:r>
          </w:p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•  GRUPLA ÖĞRENME ETKİNLİKLERİ (PROJE, GEZİ, GÖZLEM VB.)</w:t>
            </w:r>
          </w:p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•  ÖZET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rPr>
                <w:rFonts w:ascii="Comic Sans MS" w:hAnsi="Comic Sans MS"/>
                <w:sz w:val="16"/>
                <w:szCs w:val="16"/>
              </w:rPr>
            </w:pPr>
            <w:r w:rsidRPr="00AF31F9">
              <w:rPr>
                <w:rFonts w:ascii="Comic Sans MS" w:hAnsi="Comic Sans MS"/>
                <w:sz w:val="16"/>
                <w:szCs w:val="16"/>
              </w:rPr>
              <w:t>Mol : Avagadro sayısı ( 6,02.1023 ) kadar atom yada molekül içeren maddeye 1 mol denir.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Örnek : 1 mol HF 6,02.1023 tane HF molekülüdür. Yine bu molekülün içerisinde 1 mol H atomu (6,02.1023tane) ve 1 mol F atomu (6,02.1023 tane) vardır.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 xml:space="preserve">Atom Ağırlığı : </w:t>
            </w:r>
            <w:smartTag w:uri="urn:schemas-microsoft-com:office:smarttags" w:element="metricconverter">
              <w:smartTagPr>
                <w:attr w:name="ProductID" w:val="12C"/>
              </w:smartTagPr>
              <w:r w:rsidRPr="00AF31F9">
                <w:rPr>
                  <w:rFonts w:ascii="Comic Sans MS" w:hAnsi="Comic Sans MS"/>
                  <w:sz w:val="16"/>
                  <w:szCs w:val="16"/>
                </w:rPr>
                <w:t>12C</w:t>
              </w:r>
            </w:smartTag>
            <w:r w:rsidRPr="00AF31F9">
              <w:rPr>
                <w:rFonts w:ascii="Comic Sans MS" w:hAnsi="Comic Sans MS"/>
                <w:sz w:val="16"/>
                <w:szCs w:val="16"/>
              </w:rPr>
              <w:t xml:space="preserve"> izotopu standart seçilerek diğer elementlerin bu izotopla kıyaslanması sonucu hesaplanan kütlelerdir. Örneğin, H=1 O=16 N=14 S=32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1 Atomik Kütle Birimi (a.k.b) : 1/ 6,02.1023 = 1,66.10-24 gramdır.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Molekül Ağırlığı : Bileşiği oluşturan elementlerin gram cinsinden kütlelerinin toplamına denir.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Örnek : 1 mol C6H12O6 (glikoz) kaç gramdır ? (C=12 O=16 H=1)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 xml:space="preserve">6.12 = </w:t>
            </w:r>
            <w:smartTag w:uri="urn:schemas-microsoft-com:office:smarttags" w:element="metricconverter">
              <w:smartTagPr>
                <w:attr w:name="ProductID" w:val="72 gram"/>
              </w:smartTagPr>
              <w:r w:rsidRPr="00AF31F9">
                <w:rPr>
                  <w:rFonts w:ascii="Comic Sans MS" w:hAnsi="Comic Sans MS"/>
                  <w:sz w:val="16"/>
                  <w:szCs w:val="16"/>
                </w:rPr>
                <w:t>72 gram</w:t>
              </w:r>
            </w:smartTag>
            <w:r w:rsidRPr="00AF31F9">
              <w:rPr>
                <w:rFonts w:ascii="Comic Sans MS" w:hAnsi="Comic Sans MS"/>
                <w:sz w:val="16"/>
                <w:szCs w:val="16"/>
              </w:rPr>
              <w:t xml:space="preserve"> C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 xml:space="preserve">12.1 = </w:t>
            </w:r>
            <w:smartTag w:uri="urn:schemas-microsoft-com:office:smarttags" w:element="metricconverter">
              <w:smartTagPr>
                <w:attr w:name="ProductID" w:val="12 gram"/>
              </w:smartTagPr>
              <w:r w:rsidRPr="00AF31F9">
                <w:rPr>
                  <w:rFonts w:ascii="Comic Sans MS" w:hAnsi="Comic Sans MS"/>
                  <w:sz w:val="16"/>
                  <w:szCs w:val="16"/>
                </w:rPr>
                <w:t>12 gram</w:t>
              </w:r>
            </w:smartTag>
            <w:r w:rsidRPr="00AF31F9">
              <w:rPr>
                <w:rFonts w:ascii="Comic Sans MS" w:hAnsi="Comic Sans MS"/>
                <w:sz w:val="16"/>
                <w:szCs w:val="16"/>
              </w:rPr>
              <w:t xml:space="preserve"> H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 xml:space="preserve">6.16 = </w:t>
            </w:r>
            <w:smartTag w:uri="urn:schemas-microsoft-com:office:smarttags" w:element="metricconverter">
              <w:smartTagPr>
                <w:attr w:name="ProductID" w:val="96 gram"/>
              </w:smartTagPr>
              <w:r w:rsidRPr="00AF31F9">
                <w:rPr>
                  <w:rFonts w:ascii="Comic Sans MS" w:hAnsi="Comic Sans MS"/>
                  <w:sz w:val="16"/>
                  <w:szCs w:val="16"/>
                </w:rPr>
                <w:t>96 gram</w:t>
              </w:r>
            </w:smartTag>
            <w:r w:rsidRPr="00AF31F9">
              <w:rPr>
                <w:rFonts w:ascii="Comic Sans MS" w:hAnsi="Comic Sans MS"/>
                <w:sz w:val="16"/>
                <w:szCs w:val="16"/>
              </w:rPr>
              <w:t xml:space="preserve"> O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-------------------------------        </w:t>
            </w:r>
          </w:p>
          <w:p w:rsidR="00873A83" w:rsidRPr="00AF31F9" w:rsidRDefault="00873A83" w:rsidP="00C372F3">
            <w:pPr>
              <w:rPr>
                <w:rFonts w:ascii="Comic Sans MS" w:hAnsi="Comic Sans MS"/>
                <w:sz w:val="16"/>
                <w:szCs w:val="16"/>
              </w:rPr>
            </w:pPr>
            <w:r w:rsidRPr="00AF31F9">
              <w:rPr>
                <w:rFonts w:ascii="Comic Sans MS" w:hAnsi="Comic Sans MS"/>
                <w:sz w:val="16"/>
                <w:szCs w:val="16"/>
              </w:rPr>
              <w:t xml:space="preserve">           </w:t>
            </w:r>
            <w:smartTag w:uri="urn:schemas-microsoft-com:office:smarttags" w:element="metricconverter">
              <w:smartTagPr>
                <w:attr w:name="ProductID" w:val="180 gram"/>
              </w:smartTagPr>
              <w:r w:rsidRPr="00AF31F9">
                <w:rPr>
                  <w:rFonts w:ascii="Comic Sans MS" w:hAnsi="Comic Sans MS"/>
                  <w:sz w:val="16"/>
                  <w:szCs w:val="16"/>
                </w:rPr>
                <w:t>180 gram</w:t>
              </w:r>
            </w:smartTag>
            <w:r w:rsidRPr="00AF31F9">
              <w:rPr>
                <w:rFonts w:ascii="Comic Sans MS" w:hAnsi="Comic Sans MS"/>
                <w:sz w:val="16"/>
                <w:szCs w:val="16"/>
              </w:rPr>
              <w:br/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Bir Tane Molekülün Kütlesi : Bir tek molekülün kütlesi molekül ağırlığının Avagadro sayısına bölümüyle bulunur .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1 tek molekülün kütlesi = MA/6,02.1023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Örnek : 1 tane H2O molekülü kaç gramdır ? (H=1 O=16)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1 tane H2O = 18/ 6.1023 = 3.10-23 gramdır.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Bir Tane Atomun Kütlesi : Atom ağırlığının Avagadro sayısına oranıdır.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1 tek atomun kütlesi = A.A./ 6,02.1023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örnek : 1 tane C atomu kaç gramdır ? (C=12)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>1 tane C atomu = 12/6.1023 = 2.10-23 gramdır.</w:t>
            </w:r>
            <w:r w:rsidRPr="00AF31F9">
              <w:rPr>
                <w:rFonts w:ascii="Comic Sans MS" w:hAnsi="Comic Sans MS"/>
                <w:sz w:val="16"/>
                <w:szCs w:val="16"/>
              </w:rPr>
              <w:br/>
              <w:t xml:space="preserve">N.Ş.A’ da Hacim : Bütün gazların bir molü N.Ş.A’da ( 0 </w:t>
            </w:r>
            <w:smartTag w:uri="urn:schemas-microsoft-com:office:smarttags" w:element="metricconverter">
              <w:smartTagPr>
                <w:attr w:name="ProductID" w:val="0C"/>
              </w:smartTagPr>
              <w:r w:rsidRPr="00AF31F9">
                <w:rPr>
                  <w:rFonts w:ascii="Comic Sans MS" w:hAnsi="Comic Sans MS"/>
                  <w:sz w:val="16"/>
                  <w:szCs w:val="16"/>
                </w:rPr>
                <w:t>0C</w:t>
              </w:r>
            </w:smartTag>
            <w:r w:rsidRPr="00AF31F9">
              <w:rPr>
                <w:rFonts w:ascii="Comic Sans MS" w:hAnsi="Comic Sans MS"/>
                <w:sz w:val="16"/>
                <w:szCs w:val="16"/>
              </w:rPr>
              <w:t xml:space="preserve"> ve 1 atmosfer de) 22,4 litredir.</w:t>
            </w:r>
          </w:p>
          <w:p w:rsidR="00873A83" w:rsidRPr="00AF31F9" w:rsidRDefault="00873A83" w:rsidP="00C372F3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73A83" w:rsidRPr="00AF31F9" w:rsidTr="00AF31F9">
        <w:tc>
          <w:tcPr>
            <w:tcW w:w="3480" w:type="dxa"/>
            <w:gridSpan w:val="2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Ölçme-Değerlendirme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  <w:tr w:rsidR="00873A83" w:rsidRPr="00AF31F9" w:rsidTr="00AF31F9">
        <w:tc>
          <w:tcPr>
            <w:tcW w:w="3480" w:type="dxa"/>
            <w:gridSpan w:val="2"/>
          </w:tcPr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•  Bireysel öğrenme etkinliklerine yönelik Ölçme-Değerlendirme</w:t>
            </w:r>
          </w:p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>•  Grupla öğrenme etkinliklerine yönelik Ölçme-Değerlendirme</w:t>
            </w:r>
          </w:p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 xml:space="preserve">•  Öğrenme güçlüğü olan öğrenciler ve ileri düzeyde öğrenme hızında olan öğrenciler için ek Ölçme-Değerlendirme etkinlikleri 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noProof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noProof/>
                <w:sz w:val="16"/>
                <w:szCs w:val="16"/>
              </w:rPr>
              <w:t>Soru 1. Bir mol atomda bulunan atom sayısını yazınız.</w:t>
            </w:r>
          </w:p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noProof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noProof/>
                <w:sz w:val="16"/>
                <w:szCs w:val="16"/>
              </w:rPr>
              <w:t>Soru 2. 6,02x1022 tane Fe atomu kaç moldür?</w:t>
            </w:r>
          </w:p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noProof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noProof/>
                <w:sz w:val="16"/>
                <w:szCs w:val="16"/>
              </w:rPr>
              <w:t>Soru 3. 0,5 mol Cu atomunda kaç tane Cu atomu vardır?</w:t>
            </w:r>
          </w:p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noProof/>
                <w:sz w:val="16"/>
                <w:szCs w:val="16"/>
              </w:rPr>
              <w:t>Soru 4. 0,1 mol CaCl2 molekülünde kaç mol molekül, kaç mol Ca atomu, kaç mol Cl atomu vardır?</w:t>
            </w:r>
          </w:p>
        </w:tc>
      </w:tr>
      <w:tr w:rsidR="00873A83" w:rsidRPr="00AF31F9" w:rsidTr="00AF31F9">
        <w:tc>
          <w:tcPr>
            <w:tcW w:w="3480" w:type="dxa"/>
            <w:gridSpan w:val="2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 xml:space="preserve">Dersin Diğer Derslerle İlişkisi </w:t>
            </w:r>
          </w:p>
        </w:tc>
        <w:tc>
          <w:tcPr>
            <w:tcW w:w="7320" w:type="dxa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  <w:tr w:rsidR="00873A83" w:rsidRPr="00AF31F9" w:rsidTr="00AF31F9">
        <w:tc>
          <w:tcPr>
            <w:tcW w:w="2520" w:type="dxa"/>
          </w:tcPr>
          <w:p w:rsidR="00873A83" w:rsidRPr="00AF31F9" w:rsidRDefault="00873A83" w:rsidP="00C372F3">
            <w:pPr>
              <w:spacing w:before="20" w:after="20"/>
              <w:rPr>
                <w:rFonts w:ascii="Comic Sans MS" w:hAnsi="Comic Sans MS" w:cs="Arial"/>
                <w:sz w:val="16"/>
                <w:szCs w:val="16"/>
              </w:rPr>
            </w:pPr>
            <w:r w:rsidRPr="00AF31F9">
              <w:rPr>
                <w:rFonts w:ascii="Comic Sans MS" w:hAnsi="Comic Sans MS" w:cs="Arial"/>
                <w:sz w:val="16"/>
                <w:szCs w:val="16"/>
              </w:rPr>
              <w:t xml:space="preserve">Plânın Uygulanmasına İlişkin Açıklamalar </w:t>
            </w:r>
          </w:p>
        </w:tc>
        <w:tc>
          <w:tcPr>
            <w:tcW w:w="8280" w:type="dxa"/>
            <w:gridSpan w:val="2"/>
          </w:tcPr>
          <w:p w:rsidR="00873A83" w:rsidRPr="00AF31F9" w:rsidRDefault="00873A83" w:rsidP="00C372F3">
            <w:pPr>
              <w:spacing w:before="20" w:after="20"/>
              <w:jc w:val="both"/>
              <w:rPr>
                <w:rFonts w:ascii="Comic Sans MS" w:hAnsi="Comic Sans MS" w:cs="Arial"/>
                <w:sz w:val="16"/>
                <w:szCs w:val="16"/>
              </w:rPr>
            </w:pPr>
          </w:p>
        </w:tc>
      </w:tr>
    </w:tbl>
    <w:p w:rsidR="00873A83" w:rsidRPr="00AF31F9" w:rsidRDefault="00873A83" w:rsidP="00A45C7B">
      <w:pPr>
        <w:spacing w:before="20" w:after="20"/>
        <w:jc w:val="both"/>
        <w:rPr>
          <w:rFonts w:ascii="Comic Sans MS" w:hAnsi="Comic Sans MS" w:cs="Arial"/>
          <w:sz w:val="16"/>
          <w:szCs w:val="16"/>
        </w:rPr>
      </w:pPr>
    </w:p>
    <w:p w:rsidR="00873A83" w:rsidRDefault="00873A83" w:rsidP="00AF31F9">
      <w:pPr>
        <w:tabs>
          <w:tab w:val="left" w:pos="4680"/>
        </w:tabs>
        <w:rPr>
          <w:rFonts w:ascii="Comic Sans MS" w:hAnsi="Comic Sans MS"/>
          <w:color w:val="000000"/>
          <w:sz w:val="16"/>
          <w:szCs w:val="16"/>
        </w:rPr>
      </w:pPr>
      <w:r>
        <w:rPr>
          <w:rFonts w:ascii="Comic Sans MS" w:hAnsi="Comic Sans MS"/>
          <w:color w:val="000000"/>
          <w:sz w:val="16"/>
          <w:szCs w:val="16"/>
        </w:rPr>
        <w:t xml:space="preserve">                                Harun ÜNLÜ                                                                                                             Reşat ZENGİN</w:t>
      </w:r>
    </w:p>
    <w:p w:rsidR="00873A83" w:rsidRPr="00AF31F9" w:rsidRDefault="00873A83" w:rsidP="00AF31F9">
      <w:pPr>
        <w:tabs>
          <w:tab w:val="left" w:pos="4680"/>
        </w:tabs>
      </w:pPr>
      <w:r>
        <w:rPr>
          <w:rFonts w:ascii="Comic Sans MS" w:hAnsi="Comic Sans MS"/>
          <w:color w:val="000000"/>
          <w:sz w:val="16"/>
          <w:szCs w:val="16"/>
        </w:rPr>
        <w:t xml:space="preserve">                                  Kimya Öğretmeni                                                                                                       Okul Müdürü</w:t>
      </w:r>
    </w:p>
    <w:sectPr w:rsidR="00873A83" w:rsidRPr="00AF31F9" w:rsidSect="00AF31F9">
      <w:pgSz w:w="11906" w:h="16838"/>
      <w:pgMar w:top="360" w:right="626" w:bottom="18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403B"/>
    <w:rsid w:val="002B403B"/>
    <w:rsid w:val="003964B6"/>
    <w:rsid w:val="003C6328"/>
    <w:rsid w:val="00597C73"/>
    <w:rsid w:val="00873A83"/>
    <w:rsid w:val="00A45C7B"/>
    <w:rsid w:val="00AD415D"/>
    <w:rsid w:val="00AF31F9"/>
    <w:rsid w:val="00C372F3"/>
    <w:rsid w:val="00CA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C7B"/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45C7B"/>
    <w:pPr>
      <w:keepNext/>
      <w:jc w:val="center"/>
      <w:outlineLvl w:val="8"/>
    </w:pPr>
    <w:rPr>
      <w:rFonts w:ascii="Arial" w:hAnsi="Arial" w:cs="Arial"/>
      <w:b/>
      <w:bCs/>
      <w:sz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A45C7B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432</Words>
  <Characters>2464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CHEMİCUS</dc:creator>
  <cp:keywords/>
  <dc:description/>
  <cp:lastModifiedBy>HARUN</cp:lastModifiedBy>
  <cp:revision>3</cp:revision>
  <cp:lastPrinted>2013-01-15T23:10:00Z</cp:lastPrinted>
  <dcterms:created xsi:type="dcterms:W3CDTF">2012-02-17T14:33:00Z</dcterms:created>
  <dcterms:modified xsi:type="dcterms:W3CDTF">2013-01-15T23:10:00Z</dcterms:modified>
</cp:coreProperties>
</file>